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D221C" w14:textId="77777777" w:rsidR="00066136" w:rsidRDefault="00066136" w:rsidP="0006613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Richard KELLE</w:t>
      </w:r>
      <w:r>
        <w:rPr>
          <w:rFonts w:eastAsia="Times New Roman" w:cs="Times New Roman"/>
          <w:szCs w:val="24"/>
        </w:rPr>
        <w:t xml:space="preserve">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fl.1485)</w:t>
      </w:r>
    </w:p>
    <w:p w14:paraId="7C524171" w14:textId="77777777" w:rsidR="00066136" w:rsidRDefault="00066136" w:rsidP="00066136">
      <w:pPr>
        <w:pStyle w:val="NoSpacing"/>
        <w:rPr>
          <w:rFonts w:eastAsia="Times New Roman" w:cs="Times New Roman"/>
          <w:szCs w:val="24"/>
        </w:rPr>
      </w:pPr>
    </w:p>
    <w:p w14:paraId="7AA591DF" w14:textId="77777777" w:rsidR="00066136" w:rsidRDefault="00066136" w:rsidP="00066136">
      <w:pPr>
        <w:pStyle w:val="NoSpacing"/>
        <w:rPr>
          <w:rFonts w:eastAsia="Times New Roman" w:cs="Times New Roman"/>
          <w:szCs w:val="24"/>
        </w:rPr>
      </w:pPr>
    </w:p>
    <w:p w14:paraId="3CDA01BC" w14:textId="77777777" w:rsidR="00066136" w:rsidRDefault="00066136" w:rsidP="0006613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 Feb.1485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spellStart"/>
      <w:r>
        <w:rPr>
          <w:rFonts w:eastAsia="Times New Roman" w:cs="Times New Roman"/>
          <w:szCs w:val="24"/>
        </w:rPr>
        <w:t>melius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inquirendo</w:t>
      </w:r>
      <w:proofErr w:type="spellEnd"/>
      <w:r>
        <w:rPr>
          <w:rFonts w:eastAsia="Times New Roman" w:cs="Times New Roman"/>
          <w:szCs w:val="24"/>
        </w:rPr>
        <w:t xml:space="preserve"> held in the Guildhall,</w:t>
      </w:r>
    </w:p>
    <w:p w14:paraId="12816E87" w14:textId="77777777" w:rsidR="00066136" w:rsidRDefault="00066136" w:rsidP="0006613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London, into lands of Margery </w:t>
      </w:r>
      <w:proofErr w:type="spellStart"/>
      <w:r>
        <w:rPr>
          <w:rFonts w:eastAsia="Times New Roman" w:cs="Times New Roman"/>
          <w:szCs w:val="24"/>
        </w:rPr>
        <w:t>Powetrell</w:t>
      </w:r>
      <w:proofErr w:type="spellEnd"/>
      <w:r>
        <w:rPr>
          <w:rFonts w:eastAsia="Times New Roman" w:cs="Times New Roman"/>
          <w:szCs w:val="24"/>
        </w:rPr>
        <w:t>(q.v.).</w:t>
      </w:r>
    </w:p>
    <w:p w14:paraId="0A79F3BC" w14:textId="77777777" w:rsidR="00066136" w:rsidRDefault="00066136" w:rsidP="00066136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038819BD" w14:textId="77777777" w:rsidR="00066136" w:rsidRDefault="00066136" w:rsidP="00066136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p.127)</w:t>
      </w:r>
    </w:p>
    <w:p w14:paraId="1750221B" w14:textId="77777777" w:rsidR="00066136" w:rsidRDefault="00066136" w:rsidP="00066136">
      <w:pPr>
        <w:pStyle w:val="NoSpacing"/>
        <w:rPr>
          <w:rFonts w:eastAsia="Times New Roman" w:cs="Times New Roman"/>
          <w:szCs w:val="24"/>
        </w:rPr>
      </w:pPr>
    </w:p>
    <w:p w14:paraId="7839335B" w14:textId="77777777" w:rsidR="00066136" w:rsidRDefault="00066136" w:rsidP="00066136">
      <w:pPr>
        <w:pStyle w:val="NoSpacing"/>
        <w:rPr>
          <w:rFonts w:eastAsia="Times New Roman" w:cs="Times New Roman"/>
          <w:szCs w:val="24"/>
        </w:rPr>
      </w:pPr>
    </w:p>
    <w:p w14:paraId="45742A30" w14:textId="77777777" w:rsidR="00066136" w:rsidRDefault="00066136" w:rsidP="0006613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24 September 2023</w:t>
      </w:r>
    </w:p>
    <w:p w14:paraId="7E4AD76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60718" w14:textId="77777777" w:rsidR="00066136" w:rsidRDefault="00066136" w:rsidP="009139A6">
      <w:r>
        <w:separator/>
      </w:r>
    </w:p>
  </w:endnote>
  <w:endnote w:type="continuationSeparator" w:id="0">
    <w:p w14:paraId="42D25845" w14:textId="77777777" w:rsidR="00066136" w:rsidRDefault="0006613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D5F7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A65F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DCBF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66EAD" w14:textId="77777777" w:rsidR="00066136" w:rsidRDefault="00066136" w:rsidP="009139A6">
      <w:r>
        <w:separator/>
      </w:r>
    </w:p>
  </w:footnote>
  <w:footnote w:type="continuationSeparator" w:id="0">
    <w:p w14:paraId="780D3D3C" w14:textId="77777777" w:rsidR="00066136" w:rsidRDefault="0006613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6FED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A16B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1567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136"/>
    <w:rsid w:val="00066136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2A94CA"/>
  <w15:chartTrackingRefBased/>
  <w15:docId w15:val="{B24E7649-62AE-4624-B7D2-702D3F01D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2023-09-24T20:02:00Z</dcterms:created>
  <dcterms:modified xsi:type="dcterms:W3CDTF">2023-09-24T20:03:00Z</dcterms:modified>
</cp:coreProperties>
</file>